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D6D45" w14:textId="77777777" w:rsidR="00845ED2" w:rsidRDefault="00845ED2" w:rsidP="00845E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CHISULDEN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2C45B647" w14:textId="77777777" w:rsidR="00845ED2" w:rsidRDefault="00845ED2" w:rsidP="00845E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96E7CD7" w14:textId="77777777" w:rsidR="00845ED2" w:rsidRDefault="00845ED2" w:rsidP="00845E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B7FCAC" w14:textId="77777777" w:rsidR="00845ED2" w:rsidRDefault="00845ED2" w:rsidP="00845E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655802" w14:textId="77777777" w:rsidR="00845ED2" w:rsidRDefault="00845ED2" w:rsidP="00845ED2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levy and collect in </w:t>
      </w:r>
      <w:proofErr w:type="spellStart"/>
      <w:r>
        <w:rPr>
          <w:rFonts w:ascii="Times New Roman" w:hAnsi="Times New Roman" w:cs="Times New Roman"/>
          <w:sz w:val="24"/>
          <w:szCs w:val="24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</w:rPr>
        <w:t>, excepting Northampton, the subsidy granted to the King at the last Parliament.</w:t>
      </w:r>
    </w:p>
    <w:p w14:paraId="01EE1295" w14:textId="77777777" w:rsidR="00845ED2" w:rsidRDefault="00845ED2" w:rsidP="00845E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pp.251-4)</w:t>
      </w:r>
    </w:p>
    <w:p w14:paraId="254B870B" w14:textId="77777777" w:rsidR="00845ED2" w:rsidRDefault="00845ED2" w:rsidP="00845E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886B37" w14:textId="77777777" w:rsidR="00845ED2" w:rsidRDefault="00845ED2" w:rsidP="00845E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8612FE" w14:textId="77777777" w:rsidR="00845ED2" w:rsidRDefault="00845ED2" w:rsidP="00845E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June 2021</w:t>
      </w:r>
    </w:p>
    <w:p w14:paraId="3865316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79AD1" w14:textId="77777777" w:rsidR="00845ED2" w:rsidRDefault="00845ED2" w:rsidP="009139A6">
      <w:r>
        <w:separator/>
      </w:r>
    </w:p>
  </w:endnote>
  <w:endnote w:type="continuationSeparator" w:id="0">
    <w:p w14:paraId="2B0A5356" w14:textId="77777777" w:rsidR="00845ED2" w:rsidRDefault="00845ED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8659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0430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6399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5B0D6" w14:textId="77777777" w:rsidR="00845ED2" w:rsidRDefault="00845ED2" w:rsidP="009139A6">
      <w:r>
        <w:separator/>
      </w:r>
    </w:p>
  </w:footnote>
  <w:footnote w:type="continuationSeparator" w:id="0">
    <w:p w14:paraId="280F1522" w14:textId="77777777" w:rsidR="00845ED2" w:rsidRDefault="00845ED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74CD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4559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2953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ED2"/>
    <w:rsid w:val="000666E0"/>
    <w:rsid w:val="002510B7"/>
    <w:rsid w:val="005C130B"/>
    <w:rsid w:val="00826F5C"/>
    <w:rsid w:val="00845ED2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560F9B"/>
  <w15:chartTrackingRefBased/>
  <w15:docId w15:val="{8D61B246-A91F-4132-BAE7-2D8272EB9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2021-06-22T20:27:00Z</dcterms:created>
  <dcterms:modified xsi:type="dcterms:W3CDTF">2021-06-22T20:27:00Z</dcterms:modified>
</cp:coreProperties>
</file>